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10966" w14:textId="77777777" w:rsidR="00291957" w:rsidRDefault="00291957" w:rsidP="0087125F">
      <w:pPr>
        <w:pStyle w:val="Unittitle"/>
      </w:pPr>
      <w:r>
        <w:t>3. Construction design principles</w:t>
      </w:r>
    </w:p>
    <w:p w14:paraId="24125D42" w14:textId="77777777" w:rsidR="00291957" w:rsidRPr="00191023" w:rsidRDefault="00291957" w:rsidP="0087125F">
      <w:pPr>
        <w:pStyle w:val="Heading1"/>
        <w:rPr>
          <w:color w:val="FC4421"/>
        </w:rPr>
      </w:pPr>
      <w:r w:rsidRPr="00191023">
        <w:rPr>
          <w:color w:val="FC4421"/>
        </w:rPr>
        <w:t>Worksheet 12: Roles of the planning team (2) (learner)</w:t>
      </w:r>
    </w:p>
    <w:p w14:paraId="6F90773A" w14:textId="77777777" w:rsidR="00291957" w:rsidRPr="00A16D01" w:rsidRDefault="00291957" w:rsidP="0053451F">
      <w:pPr>
        <w:rPr>
          <w:sz w:val="24"/>
        </w:rPr>
      </w:pPr>
    </w:p>
    <w:p w14:paraId="143AEC80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  <w:lang w:val="en-US"/>
        </w:rPr>
      </w:pPr>
      <w:r w:rsidRPr="00BB05BB">
        <w:rPr>
          <w:szCs w:val="22"/>
          <w:lang w:val="en-US"/>
        </w:rPr>
        <w:t>Give a brief overview of the role of a quantity surveyor.</w:t>
      </w:r>
    </w:p>
    <w:p w14:paraId="338FAADD" w14:textId="77777777" w:rsidR="00291957" w:rsidRPr="00BB05BB" w:rsidRDefault="00291957" w:rsidP="006A3D55">
      <w:pPr>
        <w:pStyle w:val="Normalnumberedlist"/>
        <w:numPr>
          <w:ilvl w:val="0"/>
          <w:numId w:val="0"/>
        </w:numPr>
        <w:ind w:left="360"/>
        <w:rPr>
          <w:szCs w:val="22"/>
          <w:lang w:val="en-US"/>
        </w:rPr>
      </w:pPr>
    </w:p>
    <w:p w14:paraId="299ABB40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00E4D5C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FBA845C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1749145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FF5C15C" w14:textId="46BA5091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Who would employ a building inspector?</w:t>
      </w:r>
    </w:p>
    <w:p w14:paraId="6207B03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5C0077B0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8FC73E1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27F64985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2E6F316F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AC8390D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E419DBB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List three designated times when a building inspector will be required to visit a site.</w:t>
      </w:r>
    </w:p>
    <w:p w14:paraId="664D126E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5C8FDC6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ABC596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26BF121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0B2613CA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4ED1E388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512A641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  <w:lang w:val="en-US"/>
        </w:rPr>
        <w:t>What is COW an acronym for?</w:t>
      </w:r>
    </w:p>
    <w:p w14:paraId="17810141" w14:textId="77777777" w:rsidR="00291957" w:rsidRPr="00BB05BB" w:rsidRDefault="00291957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  <w:r w:rsidRPr="00BB05BB">
        <w:rPr>
          <w:szCs w:val="22"/>
        </w:rPr>
        <w:t xml:space="preserve">  </w:t>
      </w:r>
    </w:p>
    <w:p w14:paraId="4B19D4D5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906CE64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55289217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0796C4D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D3C87B0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62E29E1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Why is it important to discuss materials/products with manufacturers and suppliers during the planning stage?</w:t>
      </w:r>
    </w:p>
    <w:p w14:paraId="24096665" w14:textId="77777777" w:rsidR="00291957" w:rsidRPr="00BB05BB" w:rsidRDefault="00291957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7A9F960" w14:textId="77777777" w:rsidR="00291957" w:rsidRPr="00BB05BB" w:rsidRDefault="00291957" w:rsidP="00110217">
      <w:pPr>
        <w:rPr>
          <w:rFonts w:cs="Arial"/>
          <w:szCs w:val="22"/>
        </w:rPr>
      </w:pPr>
    </w:p>
    <w:p w14:paraId="6ED092B1" w14:textId="77777777" w:rsidR="00291957" w:rsidRPr="00BB05BB" w:rsidRDefault="00291957" w:rsidP="00B519EA">
      <w:pPr>
        <w:pStyle w:val="Answer"/>
        <w:ind w:left="0"/>
      </w:pPr>
    </w:p>
    <w:p w14:paraId="529880B1" w14:textId="77777777" w:rsidR="00291957" w:rsidRPr="00BB05BB" w:rsidRDefault="00291957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F8DF1D3" w14:textId="77777777" w:rsidR="00291957" w:rsidRPr="00BB05BB" w:rsidRDefault="00291957" w:rsidP="00110217">
      <w:pPr>
        <w:rPr>
          <w:rFonts w:cs="Arial"/>
          <w:szCs w:val="22"/>
        </w:rPr>
      </w:pPr>
    </w:p>
    <w:p w14:paraId="4382F83B" w14:textId="77777777" w:rsidR="00291957" w:rsidRPr="00BB05BB" w:rsidRDefault="00291957" w:rsidP="00B519EA">
      <w:pPr>
        <w:pStyle w:val="Answer"/>
        <w:ind w:left="0"/>
      </w:pPr>
    </w:p>
    <w:p w14:paraId="1279BB57" w14:textId="77777777" w:rsidR="00291957" w:rsidRPr="00BB05BB" w:rsidRDefault="00291957" w:rsidP="00474F67">
      <w:pPr>
        <w:rPr>
          <w:rFonts w:cs="Arial"/>
          <w:szCs w:val="22"/>
        </w:rPr>
      </w:pPr>
    </w:p>
    <w:p w14:paraId="6314AC28" w14:textId="77777777" w:rsidR="00291957" w:rsidRPr="00BB05BB" w:rsidRDefault="00291957" w:rsidP="00AD179E">
      <w:pPr>
        <w:pStyle w:val="Answer"/>
        <w:tabs>
          <w:tab w:val="left" w:pos="2400"/>
        </w:tabs>
      </w:pPr>
      <w:r w:rsidRPr="00BB05BB">
        <w:tab/>
      </w:r>
    </w:p>
    <w:p w14:paraId="48128CE5" w14:textId="77777777" w:rsidR="00474F67" w:rsidRPr="00BB05BB" w:rsidRDefault="00474F67" w:rsidP="00474F67">
      <w:pPr>
        <w:rPr>
          <w:rFonts w:cs="Arial"/>
          <w:szCs w:val="22"/>
        </w:rPr>
      </w:pPr>
    </w:p>
    <w:p w14:paraId="0AB41904" w14:textId="77777777" w:rsidR="006E1028" w:rsidRDefault="006E1028" w:rsidP="006E1028">
      <w:pPr>
        <w:pStyle w:val="Answer"/>
      </w:pPr>
    </w:p>
    <w:sectPr w:rsidR="006E1028" w:rsidSect="00664DD3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F1109" w14:textId="77777777" w:rsidR="00291957" w:rsidRDefault="00291957">
      <w:pPr>
        <w:spacing w:before="0" w:after="0"/>
      </w:pPr>
      <w:r>
        <w:separator/>
      </w:r>
    </w:p>
  </w:endnote>
  <w:endnote w:type="continuationSeparator" w:id="0">
    <w:p w14:paraId="61D8C07F" w14:textId="77777777" w:rsidR="00291957" w:rsidRDefault="002919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6209" w14:textId="77777777" w:rsidR="00664DD3" w:rsidRPr="00F03E33" w:rsidRDefault="00664DD3" w:rsidP="00664DD3">
    <w:pPr>
      <w:pStyle w:val="Footer"/>
      <w:tabs>
        <w:tab w:val="clear" w:pos="9639"/>
        <w:tab w:val="clear" w:pos="11199"/>
        <w:tab w:val="left" w:pos="1644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3C32BB80" wp14:editId="014FFB3D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CB856F9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5D5EA454" w14:textId="0A3EEC3C" w:rsidR="00110217" w:rsidRPr="00664DD3" w:rsidRDefault="00110217" w:rsidP="0066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0708A" w14:textId="77777777" w:rsidR="00291957" w:rsidRDefault="00291957">
      <w:pPr>
        <w:spacing w:before="0" w:after="0"/>
      </w:pPr>
      <w:r>
        <w:separator/>
      </w:r>
    </w:p>
  </w:footnote>
  <w:footnote w:type="continuationSeparator" w:id="0">
    <w:p w14:paraId="7452CF6B" w14:textId="77777777" w:rsidR="00291957" w:rsidRDefault="002919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1B8F9" w14:textId="77777777" w:rsidR="00191023" w:rsidRPr="009C6DF4" w:rsidRDefault="00191023" w:rsidP="0019102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243C6CC4" wp14:editId="3D255858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F48A2" w14:textId="77777777" w:rsidR="00191023" w:rsidRPr="00631B61" w:rsidRDefault="00191023" w:rsidP="0019102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6226564" w14:textId="77777777" w:rsidR="00191023" w:rsidRPr="00631B61" w:rsidRDefault="00191023" w:rsidP="0019102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43C6CC4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7CF48A2" w14:textId="77777777" w:rsidR="00191023" w:rsidRPr="00631B61" w:rsidRDefault="00191023" w:rsidP="0019102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6226564" w14:textId="77777777" w:rsidR="00191023" w:rsidRPr="00631B61" w:rsidRDefault="00191023" w:rsidP="0019102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2B1ECB8" w14:textId="77777777" w:rsidR="00191023" w:rsidRPr="008B4906" w:rsidRDefault="00191023" w:rsidP="00191023">
    <w:pPr>
      <w:pStyle w:val="Header"/>
    </w:pPr>
  </w:p>
  <w:p w14:paraId="6ED31486" w14:textId="77777777" w:rsidR="00191023" w:rsidRPr="006C3952" w:rsidRDefault="00191023" w:rsidP="00191023">
    <w:pPr>
      <w:pStyle w:val="Header"/>
    </w:pPr>
  </w:p>
  <w:p w14:paraId="32C75609" w14:textId="77777777" w:rsidR="00191023" w:rsidRPr="001509F1" w:rsidRDefault="00191023" w:rsidP="00191023">
    <w:pPr>
      <w:pStyle w:val="Header"/>
    </w:pPr>
  </w:p>
  <w:p w14:paraId="6CF0228A" w14:textId="03C21525" w:rsidR="00110217" w:rsidRPr="00166F5F" w:rsidRDefault="00110217" w:rsidP="00166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0740B"/>
    <w:multiLevelType w:val="hybridMultilevel"/>
    <w:tmpl w:val="FB1E53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13876"/>
    <w:multiLevelType w:val="hybridMultilevel"/>
    <w:tmpl w:val="D1B6E8C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E0813"/>
    <w:multiLevelType w:val="hybridMultilevel"/>
    <w:tmpl w:val="2D00C660"/>
    <w:lvl w:ilvl="0" w:tplc="78908B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090206">
    <w:abstractNumId w:val="5"/>
  </w:num>
  <w:num w:numId="2" w16cid:durableId="2079090727">
    <w:abstractNumId w:val="16"/>
  </w:num>
  <w:num w:numId="3" w16cid:durableId="1788504542">
    <w:abstractNumId w:val="24"/>
  </w:num>
  <w:num w:numId="4" w16cid:durableId="1755515473">
    <w:abstractNumId w:val="18"/>
  </w:num>
  <w:num w:numId="5" w16cid:durableId="292248717">
    <w:abstractNumId w:val="8"/>
  </w:num>
  <w:num w:numId="6" w16cid:durableId="1447695150">
    <w:abstractNumId w:val="17"/>
  </w:num>
  <w:num w:numId="7" w16cid:durableId="1755932920">
    <w:abstractNumId w:val="8"/>
  </w:num>
  <w:num w:numId="8" w16cid:durableId="544099581">
    <w:abstractNumId w:val="1"/>
  </w:num>
  <w:num w:numId="9" w16cid:durableId="1418791150">
    <w:abstractNumId w:val="8"/>
    <w:lvlOverride w:ilvl="0">
      <w:startOverride w:val="1"/>
    </w:lvlOverride>
  </w:num>
  <w:num w:numId="10" w16cid:durableId="1407915859">
    <w:abstractNumId w:val="19"/>
  </w:num>
  <w:num w:numId="11" w16cid:durableId="441262309">
    <w:abstractNumId w:val="15"/>
  </w:num>
  <w:num w:numId="12" w16cid:durableId="642124773">
    <w:abstractNumId w:val="6"/>
  </w:num>
  <w:num w:numId="13" w16cid:durableId="368528887">
    <w:abstractNumId w:val="14"/>
  </w:num>
  <w:num w:numId="14" w16cid:durableId="225536175">
    <w:abstractNumId w:val="20"/>
  </w:num>
  <w:num w:numId="15" w16cid:durableId="2137408120">
    <w:abstractNumId w:val="12"/>
  </w:num>
  <w:num w:numId="16" w16cid:durableId="1030033381">
    <w:abstractNumId w:val="7"/>
  </w:num>
  <w:num w:numId="17" w16cid:durableId="820654172">
    <w:abstractNumId w:val="26"/>
  </w:num>
  <w:num w:numId="18" w16cid:durableId="1595892259">
    <w:abstractNumId w:val="27"/>
  </w:num>
  <w:num w:numId="19" w16cid:durableId="868184646">
    <w:abstractNumId w:val="3"/>
  </w:num>
  <w:num w:numId="20" w16cid:durableId="65347326">
    <w:abstractNumId w:val="2"/>
  </w:num>
  <w:num w:numId="21" w16cid:durableId="1179583059">
    <w:abstractNumId w:val="10"/>
  </w:num>
  <w:num w:numId="22" w16cid:durableId="835346737">
    <w:abstractNumId w:val="10"/>
    <w:lvlOverride w:ilvl="0">
      <w:startOverride w:val="1"/>
    </w:lvlOverride>
  </w:num>
  <w:num w:numId="23" w16cid:durableId="463930772">
    <w:abstractNumId w:val="25"/>
  </w:num>
  <w:num w:numId="24" w16cid:durableId="490609423">
    <w:abstractNumId w:val="10"/>
    <w:lvlOverride w:ilvl="0">
      <w:startOverride w:val="1"/>
    </w:lvlOverride>
  </w:num>
  <w:num w:numId="25" w16cid:durableId="226915682">
    <w:abstractNumId w:val="10"/>
    <w:lvlOverride w:ilvl="0">
      <w:startOverride w:val="1"/>
    </w:lvlOverride>
  </w:num>
  <w:num w:numId="26" w16cid:durableId="314845041">
    <w:abstractNumId w:val="11"/>
  </w:num>
  <w:num w:numId="27" w16cid:durableId="1688286525">
    <w:abstractNumId w:val="22"/>
  </w:num>
  <w:num w:numId="28" w16cid:durableId="405146758">
    <w:abstractNumId w:val="10"/>
    <w:lvlOverride w:ilvl="0">
      <w:startOverride w:val="1"/>
    </w:lvlOverride>
  </w:num>
  <w:num w:numId="29" w16cid:durableId="161746231">
    <w:abstractNumId w:val="23"/>
  </w:num>
  <w:num w:numId="30" w16cid:durableId="1944681231">
    <w:abstractNumId w:val="10"/>
  </w:num>
  <w:num w:numId="31" w16cid:durableId="1339964431">
    <w:abstractNumId w:val="10"/>
    <w:lvlOverride w:ilvl="0">
      <w:startOverride w:val="1"/>
    </w:lvlOverride>
  </w:num>
  <w:num w:numId="32" w16cid:durableId="610403533">
    <w:abstractNumId w:val="10"/>
    <w:lvlOverride w:ilvl="0">
      <w:startOverride w:val="1"/>
    </w:lvlOverride>
  </w:num>
  <w:num w:numId="33" w16cid:durableId="2110078622">
    <w:abstractNumId w:val="0"/>
  </w:num>
  <w:num w:numId="34" w16cid:durableId="746804545">
    <w:abstractNumId w:val="13"/>
  </w:num>
  <w:num w:numId="35" w16cid:durableId="204610923">
    <w:abstractNumId w:val="9"/>
  </w:num>
  <w:num w:numId="36" w16cid:durableId="405343663">
    <w:abstractNumId w:val="21"/>
  </w:num>
  <w:num w:numId="37" w16cid:durableId="1970083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95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66F5F"/>
    <w:rsid w:val="00191023"/>
    <w:rsid w:val="0019491D"/>
    <w:rsid w:val="001F74AD"/>
    <w:rsid w:val="00291957"/>
    <w:rsid w:val="002D07A8"/>
    <w:rsid w:val="003405EA"/>
    <w:rsid w:val="00365464"/>
    <w:rsid w:val="0037530D"/>
    <w:rsid w:val="003916EC"/>
    <w:rsid w:val="003F7F14"/>
    <w:rsid w:val="00404B31"/>
    <w:rsid w:val="00474F67"/>
    <w:rsid w:val="0048500D"/>
    <w:rsid w:val="00510556"/>
    <w:rsid w:val="00524E1B"/>
    <w:rsid w:val="006124C0"/>
    <w:rsid w:val="006135C0"/>
    <w:rsid w:val="00647BFB"/>
    <w:rsid w:val="006642FD"/>
    <w:rsid w:val="00664DD3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6498A"/>
    <w:rsid w:val="008C1F1C"/>
    <w:rsid w:val="008D47A6"/>
    <w:rsid w:val="009975A0"/>
    <w:rsid w:val="009C5C6E"/>
    <w:rsid w:val="00A2454C"/>
    <w:rsid w:val="00AE245C"/>
    <w:rsid w:val="00B054EC"/>
    <w:rsid w:val="00B634AC"/>
    <w:rsid w:val="00BB05BB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C987F2A"/>
  <w15:docId w15:val="{DB6092CF-CDDE-4D8B-A2E6-6A89A9CB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7FD755-3149-4802-8318-ECE703F2F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5E3AC-BEBF-491E-B430-9EF4EEACD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85A9F-F5A5-446C-8E7B-0E32602B30C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01e15224-84b2-4570-bdea-a67bb94d0921"/>
    <ds:schemaRef ds:uri="http://schemas.openxmlformats.org/package/2006/metadata/core-properties"/>
    <ds:schemaRef ds:uri="7c04300a-231c-4281-9146-a98f6f4a7a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2021-09-21T14:15:00Z</dcterms:created>
  <dcterms:modified xsi:type="dcterms:W3CDTF">2025-06-16T19:25:00Z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2025-05-30T11:55:04Z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3d068673-9086-467a-b666-0b081e07b011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